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54C4F5" w14:textId="2829290B" w:rsidR="006B2F86" w:rsidRDefault="006E2440" w:rsidP="00E71FC3">
      <w:pPr>
        <w:pStyle w:val="NoSpacing"/>
      </w:pPr>
      <w:r>
        <w:rPr>
          <w:u w:val="single"/>
        </w:rPr>
        <w:t>John LEKE</w:t>
      </w:r>
      <w:r>
        <w:t xml:space="preserve">       (fl.1442)</w:t>
      </w:r>
    </w:p>
    <w:p w14:paraId="4E185314" w14:textId="65DBA258" w:rsidR="006E2440" w:rsidRDefault="006E2440" w:rsidP="00E71FC3">
      <w:pPr>
        <w:pStyle w:val="NoSpacing"/>
      </w:pPr>
      <w:r>
        <w:t>of Attenborough, Nottinghamshire.</w:t>
      </w:r>
    </w:p>
    <w:p w14:paraId="35EFF2B3" w14:textId="513E9C30" w:rsidR="006E2440" w:rsidRDefault="006E2440" w:rsidP="00E71FC3">
      <w:pPr>
        <w:pStyle w:val="NoSpacing"/>
      </w:pPr>
    </w:p>
    <w:p w14:paraId="69FAAB23" w14:textId="5084456A" w:rsidR="006E2440" w:rsidRDefault="006E2440" w:rsidP="00E71FC3">
      <w:pPr>
        <w:pStyle w:val="NoSpacing"/>
      </w:pPr>
    </w:p>
    <w:p w14:paraId="7D67DC54" w14:textId="3F754A43" w:rsidR="006E2440" w:rsidRDefault="006E2440" w:rsidP="00E71FC3">
      <w:pPr>
        <w:pStyle w:val="NoSpacing"/>
      </w:pPr>
      <w:r>
        <w:t xml:space="preserve">  5 Oct.1442</w:t>
      </w:r>
      <w:r>
        <w:tab/>
        <w:t>He made his Will.   (W.Y.R. p.104)</w:t>
      </w:r>
    </w:p>
    <w:p w14:paraId="11AECBA7" w14:textId="79C77AF0" w:rsidR="006E2440" w:rsidRDefault="006E2440" w:rsidP="00E71FC3">
      <w:pPr>
        <w:pStyle w:val="NoSpacing"/>
      </w:pPr>
    </w:p>
    <w:p w14:paraId="74C44F02" w14:textId="2A17E974" w:rsidR="006E2440" w:rsidRDefault="006E2440" w:rsidP="00E71FC3">
      <w:pPr>
        <w:pStyle w:val="NoSpacing"/>
      </w:pPr>
    </w:p>
    <w:p w14:paraId="7263C601" w14:textId="73C52117" w:rsidR="006E2440" w:rsidRPr="006E2440" w:rsidRDefault="006E2440" w:rsidP="00E71FC3">
      <w:pPr>
        <w:pStyle w:val="NoSpacing"/>
      </w:pPr>
      <w:r>
        <w:t>28 July 2019</w:t>
      </w:r>
      <w:bookmarkStart w:id="0" w:name="_GoBack"/>
      <w:bookmarkEnd w:id="0"/>
    </w:p>
    <w:sectPr w:rsidR="006E2440" w:rsidRPr="006E2440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A2BA47" w14:textId="77777777" w:rsidR="006E2440" w:rsidRDefault="006E2440" w:rsidP="00E71FC3">
      <w:pPr>
        <w:spacing w:after="0" w:line="240" w:lineRule="auto"/>
      </w:pPr>
      <w:r>
        <w:separator/>
      </w:r>
    </w:p>
  </w:endnote>
  <w:endnote w:type="continuationSeparator" w:id="0">
    <w:p w14:paraId="16854933" w14:textId="77777777" w:rsidR="006E2440" w:rsidRDefault="006E244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5CBD6B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AF3C06" w14:textId="77777777" w:rsidR="006E2440" w:rsidRDefault="006E2440" w:rsidP="00E71FC3">
      <w:pPr>
        <w:spacing w:after="0" w:line="240" w:lineRule="auto"/>
      </w:pPr>
      <w:r>
        <w:separator/>
      </w:r>
    </w:p>
  </w:footnote>
  <w:footnote w:type="continuationSeparator" w:id="0">
    <w:p w14:paraId="540B0295" w14:textId="77777777" w:rsidR="006E2440" w:rsidRDefault="006E244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2440"/>
    <w:rsid w:val="001A7C09"/>
    <w:rsid w:val="00577BD5"/>
    <w:rsid w:val="00656CBA"/>
    <w:rsid w:val="006A1F77"/>
    <w:rsid w:val="006E2440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039C50"/>
  <w15:chartTrackingRefBased/>
  <w15:docId w15:val="{FADE2930-BA8E-4459-8F1E-5A742A8BF9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18</Words>
  <Characters>107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2019-07-28T19:12:00Z</dcterms:created>
  <dcterms:modified xsi:type="dcterms:W3CDTF">2019-07-28T19:14:00Z</dcterms:modified>
</cp:coreProperties>
</file>